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442" w:rsidRPr="00851813" w:rsidRDefault="00851813" w:rsidP="00EE38B9">
      <w:pPr>
        <w:pStyle w:val="berschrift1"/>
        <w:rPr>
          <w:lang w:val="fr-CH"/>
        </w:rPr>
      </w:pPr>
      <w:bookmarkStart w:id="0" w:name="_GoBack"/>
      <w:bookmarkEnd w:id="0"/>
      <w:r w:rsidRPr="00851813">
        <w:rPr>
          <w:lang w:val="fr-CH"/>
        </w:rPr>
        <w:t>Décisions existantes concernant les allège</w:t>
      </w:r>
      <w:r>
        <w:rPr>
          <w:lang w:val="fr-CH"/>
        </w:rPr>
        <w:t>ments octroyés et les f</w:t>
      </w:r>
      <w:r>
        <w:rPr>
          <w:lang w:val="fr-CH"/>
        </w:rPr>
        <w:t>e</w:t>
      </w:r>
      <w:r>
        <w:rPr>
          <w:lang w:val="fr-CH"/>
        </w:rPr>
        <w:t>nêtres antibruit</w:t>
      </w:r>
      <w:r w:rsidRPr="00851813">
        <w:rPr>
          <w:lang w:val="fr-CH"/>
        </w:rPr>
        <w:t xml:space="preserve"> ordonnées</w:t>
      </w:r>
    </w:p>
    <w:p w:rsidR="00090577" w:rsidRPr="00851813" w:rsidRDefault="00090577" w:rsidP="00120177">
      <w:pPr>
        <w:pStyle w:val="Fliesstext"/>
        <w:spacing w:before="120"/>
        <w:ind w:left="0"/>
        <w:rPr>
          <w:rFonts w:cs="Arial"/>
          <w:b/>
          <w:sz w:val="20"/>
          <w:lang w:val="fr-CH"/>
        </w:rPr>
      </w:pPr>
    </w:p>
    <w:p w:rsidR="00090577" w:rsidRDefault="00851813" w:rsidP="00120177">
      <w:pPr>
        <w:pStyle w:val="Fliesstext"/>
        <w:spacing w:before="120"/>
        <w:ind w:left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Liste des </w:t>
      </w:r>
      <w:proofErr w:type="spellStart"/>
      <w:r>
        <w:rPr>
          <w:rFonts w:cs="Arial"/>
          <w:b/>
          <w:sz w:val="20"/>
        </w:rPr>
        <w:t>décisions</w:t>
      </w:r>
      <w:proofErr w:type="spellEnd"/>
    </w:p>
    <w:p w:rsidR="00956A26" w:rsidRPr="002C0703" w:rsidRDefault="00956A26" w:rsidP="00956A26">
      <w:pPr>
        <w:rPr>
          <w:sz w:val="20"/>
        </w:rPr>
      </w:pPr>
    </w:p>
    <w:tbl>
      <w:tblPr>
        <w:tblW w:w="93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276"/>
        <w:gridCol w:w="6662"/>
      </w:tblGrid>
      <w:tr w:rsidR="0076150A" w:rsidRPr="002D465E" w:rsidTr="0076150A">
        <w:trPr>
          <w:trHeight w:val="1134"/>
        </w:trPr>
        <w:tc>
          <w:tcPr>
            <w:tcW w:w="1367" w:type="dxa"/>
            <w:shd w:val="clear" w:color="auto" w:fill="C0C0C0"/>
            <w:tcMar>
              <w:left w:w="57" w:type="dxa"/>
              <w:right w:w="57" w:type="dxa"/>
            </w:tcMar>
          </w:tcPr>
          <w:p w:rsidR="002D465E" w:rsidRDefault="006A37BC" w:rsidP="002D465E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Numéro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76150A" w:rsidRPr="00956A26" w:rsidRDefault="002D465E" w:rsidP="002D465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DAP / </w:t>
            </w:r>
            <w:r w:rsidR="006B0C38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CE</w:t>
            </w:r>
          </w:p>
        </w:tc>
        <w:tc>
          <w:tcPr>
            <w:tcW w:w="1276" w:type="dxa"/>
            <w:shd w:val="clear" w:color="auto" w:fill="C0C0C0"/>
            <w:tcMar>
              <w:left w:w="57" w:type="dxa"/>
              <w:right w:w="57" w:type="dxa"/>
            </w:tcMar>
          </w:tcPr>
          <w:p w:rsidR="002D465E" w:rsidRDefault="002D465E" w:rsidP="002D465E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Date de la </w:t>
            </w:r>
          </w:p>
          <w:p w:rsidR="0076150A" w:rsidRPr="00956A26" w:rsidRDefault="002D465E" w:rsidP="002D465E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décision</w:t>
            </w:r>
            <w:proofErr w:type="spellEnd"/>
          </w:p>
        </w:tc>
        <w:tc>
          <w:tcPr>
            <w:tcW w:w="6662" w:type="dxa"/>
            <w:shd w:val="clear" w:color="auto" w:fill="C0C0C0"/>
            <w:tcMar>
              <w:left w:w="57" w:type="dxa"/>
              <w:right w:w="57" w:type="dxa"/>
            </w:tcMar>
          </w:tcPr>
          <w:p w:rsidR="0076150A" w:rsidRPr="002D465E" w:rsidRDefault="002D465E" w:rsidP="00844FD6">
            <w:pPr>
              <w:rPr>
                <w:sz w:val="18"/>
                <w:szCs w:val="18"/>
                <w:lang w:val="fr-CH"/>
              </w:rPr>
            </w:pPr>
            <w:r w:rsidRPr="002D465E">
              <w:rPr>
                <w:sz w:val="18"/>
                <w:szCs w:val="18"/>
                <w:lang w:val="fr-CH"/>
              </w:rPr>
              <w:t>Désignation du projet et du périmètre</w:t>
            </w:r>
          </w:p>
        </w:tc>
      </w:tr>
      <w:tr w:rsidR="0076150A" w:rsidRPr="006B0C38" w:rsidTr="0076150A">
        <w:tc>
          <w:tcPr>
            <w:tcW w:w="1367" w:type="dxa"/>
            <w:shd w:val="clear" w:color="auto" w:fill="auto"/>
            <w:tcMar>
              <w:left w:w="57" w:type="dxa"/>
              <w:right w:w="57" w:type="dxa"/>
            </w:tcMar>
          </w:tcPr>
          <w:p w:rsidR="0076150A" w:rsidRPr="00956A26" w:rsidRDefault="006A37BC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N° DAP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76150A" w:rsidRPr="00956A26" w:rsidRDefault="0076150A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XX.XX.XXXX</w:t>
            </w:r>
          </w:p>
        </w:tc>
        <w:tc>
          <w:tcPr>
            <w:tcW w:w="6662" w:type="dxa"/>
            <w:shd w:val="clear" w:color="auto" w:fill="auto"/>
            <w:tcMar>
              <w:left w:w="57" w:type="dxa"/>
              <w:right w:w="57" w:type="dxa"/>
            </w:tcMar>
          </w:tcPr>
          <w:p w:rsidR="0076150A" w:rsidRPr="006B0C38" w:rsidRDefault="006B0C38" w:rsidP="00844FD6">
            <w:pPr>
              <w:rPr>
                <w:i/>
                <w:sz w:val="18"/>
                <w:szCs w:val="18"/>
                <w:lang w:val="fr-CH"/>
              </w:rPr>
            </w:pPr>
            <w:r w:rsidRPr="006B0C38">
              <w:rPr>
                <w:i/>
                <w:sz w:val="18"/>
                <w:szCs w:val="18"/>
                <w:lang w:val="fr-CH"/>
              </w:rPr>
              <w:t>NXX, tronçon, désignation du projet</w:t>
            </w:r>
            <w:r w:rsidR="000C2E47">
              <w:rPr>
                <w:i/>
                <w:sz w:val="18"/>
                <w:szCs w:val="18"/>
                <w:lang w:val="fr-CH"/>
              </w:rPr>
              <w:t xml:space="preserve"> (UH-K</w:t>
            </w:r>
            <w:r w:rsidR="0076150A" w:rsidRPr="006B0C38">
              <w:rPr>
                <w:i/>
                <w:sz w:val="18"/>
                <w:szCs w:val="18"/>
                <w:lang w:val="fr-CH"/>
              </w:rPr>
              <w:t>m XX.XXX - XX.XXX)</w:t>
            </w:r>
          </w:p>
        </w:tc>
      </w:tr>
      <w:tr w:rsidR="0076150A" w:rsidRPr="006B0C38" w:rsidTr="0076150A">
        <w:tc>
          <w:tcPr>
            <w:tcW w:w="1367" w:type="dxa"/>
            <w:shd w:val="clear" w:color="auto" w:fill="auto"/>
            <w:tcMar>
              <w:left w:w="57" w:type="dxa"/>
              <w:right w:w="57" w:type="dxa"/>
            </w:tcMar>
          </w:tcPr>
          <w:p w:rsidR="0076150A" w:rsidRPr="00956A26" w:rsidRDefault="002D465E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N° </w:t>
            </w:r>
            <w:r w:rsidR="006B0C38">
              <w:rPr>
                <w:i/>
                <w:sz w:val="18"/>
                <w:szCs w:val="18"/>
              </w:rPr>
              <w:t>ACE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76150A" w:rsidRPr="00956A26" w:rsidRDefault="0076150A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XX.XX.XXXX</w:t>
            </w:r>
          </w:p>
        </w:tc>
        <w:tc>
          <w:tcPr>
            <w:tcW w:w="6662" w:type="dxa"/>
            <w:shd w:val="clear" w:color="auto" w:fill="auto"/>
            <w:tcMar>
              <w:left w:w="57" w:type="dxa"/>
              <w:right w:w="57" w:type="dxa"/>
            </w:tcMar>
          </w:tcPr>
          <w:p w:rsidR="0076150A" w:rsidRPr="006B0C38" w:rsidRDefault="0076150A" w:rsidP="006B0C38">
            <w:pPr>
              <w:rPr>
                <w:i/>
                <w:sz w:val="18"/>
                <w:szCs w:val="18"/>
                <w:lang w:val="fr-CH"/>
              </w:rPr>
            </w:pPr>
            <w:r w:rsidRPr="006B0C38">
              <w:rPr>
                <w:i/>
                <w:sz w:val="18"/>
                <w:szCs w:val="18"/>
                <w:lang w:val="fr-CH"/>
              </w:rPr>
              <w:t xml:space="preserve">NXX, </w:t>
            </w:r>
            <w:r w:rsidR="006B0C38" w:rsidRPr="006B0C38">
              <w:rPr>
                <w:i/>
                <w:sz w:val="18"/>
                <w:szCs w:val="18"/>
                <w:lang w:val="fr-CH"/>
              </w:rPr>
              <w:t>tronçon</w:t>
            </w:r>
            <w:r w:rsidRPr="006B0C38">
              <w:rPr>
                <w:i/>
                <w:sz w:val="18"/>
                <w:szCs w:val="18"/>
                <w:lang w:val="fr-CH"/>
              </w:rPr>
              <w:t xml:space="preserve">, </w:t>
            </w:r>
            <w:r w:rsidR="006B0C38" w:rsidRPr="006B0C38">
              <w:rPr>
                <w:i/>
                <w:sz w:val="18"/>
                <w:szCs w:val="18"/>
                <w:lang w:val="fr-CH"/>
              </w:rPr>
              <w:t>désignation du projet</w:t>
            </w:r>
            <w:r w:rsidRPr="006B0C38">
              <w:rPr>
                <w:i/>
                <w:sz w:val="18"/>
                <w:szCs w:val="18"/>
                <w:lang w:val="fr-CH"/>
              </w:rPr>
              <w:t xml:space="preserve"> (UH-Km XX.XXX - XX.XXX)</w:t>
            </w:r>
          </w:p>
        </w:tc>
      </w:tr>
      <w:tr w:rsidR="0076150A" w:rsidRPr="00206801" w:rsidTr="0076150A">
        <w:tc>
          <w:tcPr>
            <w:tcW w:w="1367" w:type="dxa"/>
            <w:shd w:val="clear" w:color="auto" w:fill="auto"/>
            <w:tcMar>
              <w:left w:w="57" w:type="dxa"/>
              <w:right w:w="57" w:type="dxa"/>
            </w:tcMar>
          </w:tcPr>
          <w:p w:rsidR="0076150A" w:rsidRPr="00956A26" w:rsidRDefault="00C203B6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etc</w:t>
            </w:r>
            <w:r w:rsidR="0076150A">
              <w:rPr>
                <w:i/>
                <w:sz w:val="18"/>
                <w:szCs w:val="18"/>
              </w:rPr>
              <w:t>...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76150A" w:rsidRPr="00956A26" w:rsidRDefault="0076150A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  <w:tcMar>
              <w:left w:w="57" w:type="dxa"/>
              <w:right w:w="57" w:type="dxa"/>
            </w:tcMar>
          </w:tcPr>
          <w:p w:rsidR="0076150A" w:rsidRPr="00956A26" w:rsidRDefault="0076150A" w:rsidP="00844FD6">
            <w:pPr>
              <w:rPr>
                <w:i/>
                <w:sz w:val="18"/>
                <w:szCs w:val="18"/>
              </w:rPr>
            </w:pPr>
          </w:p>
        </w:tc>
      </w:tr>
    </w:tbl>
    <w:p w:rsidR="00956A26" w:rsidRPr="002C0703" w:rsidRDefault="00956A26" w:rsidP="00956A26">
      <w:pPr>
        <w:rPr>
          <w:sz w:val="20"/>
        </w:rPr>
      </w:pPr>
    </w:p>
    <w:p w:rsidR="00956A26" w:rsidRPr="000C2E47" w:rsidRDefault="000C2E47" w:rsidP="00090577">
      <w:pPr>
        <w:pStyle w:val="Fliesstext"/>
        <w:spacing w:before="120"/>
        <w:ind w:left="0"/>
        <w:rPr>
          <w:rFonts w:cs="Arial"/>
          <w:b/>
          <w:sz w:val="20"/>
          <w:lang w:val="fr-CH"/>
        </w:rPr>
      </w:pPr>
      <w:r w:rsidRPr="000C2E47">
        <w:rPr>
          <w:b/>
          <w:sz w:val="20"/>
          <w:lang w:val="fr-CH"/>
        </w:rPr>
        <w:t>Liste des objets concernés par les décisions</w:t>
      </w:r>
    </w:p>
    <w:p w:rsidR="002C0703" w:rsidRPr="000C2E47" w:rsidRDefault="002C0703" w:rsidP="00A05532">
      <w:pPr>
        <w:rPr>
          <w:sz w:val="20"/>
          <w:lang w:val="fr-CH"/>
        </w:rPr>
      </w:pPr>
    </w:p>
    <w:tbl>
      <w:tblPr>
        <w:tblW w:w="93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2359"/>
        <w:gridCol w:w="902"/>
        <w:gridCol w:w="1134"/>
        <w:gridCol w:w="628"/>
        <w:gridCol w:w="595"/>
        <w:gridCol w:w="1307"/>
        <w:gridCol w:w="731"/>
      </w:tblGrid>
      <w:tr w:rsidR="002D465E" w:rsidRPr="00206801" w:rsidTr="002D465E">
        <w:trPr>
          <w:trHeight w:val="1134"/>
        </w:trPr>
        <w:tc>
          <w:tcPr>
            <w:tcW w:w="1650" w:type="dxa"/>
            <w:shd w:val="clear" w:color="auto" w:fill="C0C0C0"/>
            <w:tcMar>
              <w:left w:w="57" w:type="dxa"/>
              <w:right w:w="57" w:type="dxa"/>
            </w:tcMar>
          </w:tcPr>
          <w:p w:rsidR="002D465E" w:rsidRDefault="002D465E" w:rsidP="00314726">
            <w:pPr>
              <w:jc w:val="left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Secteur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ou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</w:p>
          <w:p w:rsidR="002D465E" w:rsidRPr="0031231F" w:rsidRDefault="002D465E" w:rsidP="00314726">
            <w:pPr>
              <w:jc w:val="left"/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commune</w:t>
            </w:r>
            <w:proofErr w:type="spellEnd"/>
          </w:p>
        </w:tc>
        <w:tc>
          <w:tcPr>
            <w:tcW w:w="2359" w:type="dxa"/>
            <w:shd w:val="clear" w:color="auto" w:fill="C0C0C0"/>
            <w:tcMar>
              <w:left w:w="57" w:type="dxa"/>
              <w:right w:w="57" w:type="dxa"/>
            </w:tcMar>
          </w:tcPr>
          <w:p w:rsidR="002D465E" w:rsidRPr="00956A26" w:rsidRDefault="002D465E" w:rsidP="00314726">
            <w:pPr>
              <w:rPr>
                <w:sz w:val="18"/>
                <w:szCs w:val="18"/>
              </w:rPr>
            </w:pPr>
            <w:r w:rsidRPr="00956A26">
              <w:rPr>
                <w:sz w:val="18"/>
                <w:szCs w:val="18"/>
              </w:rPr>
              <w:t>Adresse</w:t>
            </w:r>
          </w:p>
        </w:tc>
        <w:tc>
          <w:tcPr>
            <w:tcW w:w="902" w:type="dxa"/>
            <w:shd w:val="clear" w:color="auto" w:fill="C0C0C0"/>
            <w:tcMar>
              <w:left w:w="57" w:type="dxa"/>
              <w:right w:w="57" w:type="dxa"/>
            </w:tcMar>
          </w:tcPr>
          <w:p w:rsidR="002D465E" w:rsidRPr="00956A26" w:rsidRDefault="002D465E" w:rsidP="0031472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N° de </w:t>
            </w:r>
            <w:proofErr w:type="spellStart"/>
            <w:r>
              <w:rPr>
                <w:sz w:val="18"/>
                <w:szCs w:val="18"/>
              </w:rPr>
              <w:t>parcelle</w:t>
            </w:r>
            <w:proofErr w:type="spellEnd"/>
          </w:p>
        </w:tc>
        <w:tc>
          <w:tcPr>
            <w:tcW w:w="1134" w:type="dxa"/>
            <w:shd w:val="clear" w:color="auto" w:fill="C0C0C0"/>
            <w:tcMar>
              <w:left w:w="57" w:type="dxa"/>
              <w:right w:w="57" w:type="dxa"/>
            </w:tcMar>
          </w:tcPr>
          <w:p w:rsidR="002D465E" w:rsidRPr="00956A26" w:rsidRDefault="002D465E" w:rsidP="00314726">
            <w:pPr>
              <w:rPr>
                <w:sz w:val="18"/>
                <w:szCs w:val="18"/>
              </w:rPr>
            </w:pPr>
            <w:r w:rsidRPr="00DA135A">
              <w:rPr>
                <w:sz w:val="18"/>
                <w:szCs w:val="18"/>
              </w:rPr>
              <w:t>ID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objet</w:t>
            </w:r>
            <w:proofErr w:type="spellEnd"/>
          </w:p>
        </w:tc>
        <w:tc>
          <w:tcPr>
            <w:tcW w:w="628" w:type="dxa"/>
            <w:shd w:val="clear" w:color="auto" w:fill="C0C0C0"/>
            <w:tcMar>
              <w:left w:w="57" w:type="dxa"/>
              <w:right w:w="57" w:type="dxa"/>
            </w:tcMar>
          </w:tcPr>
          <w:p w:rsidR="002D465E" w:rsidRPr="00956A26" w:rsidRDefault="002D465E" w:rsidP="0031472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Util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595" w:type="dxa"/>
            <w:shd w:val="clear" w:color="auto" w:fill="C0C0C0"/>
            <w:tcMar>
              <w:left w:w="57" w:type="dxa"/>
              <w:right w:w="57" w:type="dxa"/>
            </w:tcMar>
          </w:tcPr>
          <w:p w:rsidR="002D465E" w:rsidRPr="00956A26" w:rsidRDefault="002D465E" w:rsidP="003147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DS</w:t>
            </w:r>
          </w:p>
        </w:tc>
        <w:tc>
          <w:tcPr>
            <w:tcW w:w="1307" w:type="dxa"/>
            <w:shd w:val="clear" w:color="auto" w:fill="C0C0C0"/>
            <w:tcMar>
              <w:left w:w="57" w:type="dxa"/>
              <w:right w:w="57" w:type="dxa"/>
            </w:tcMar>
          </w:tcPr>
          <w:p w:rsidR="000C2E47" w:rsidRDefault="000C2E47" w:rsidP="00956A26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Numéro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2D465E" w:rsidRPr="00956A26" w:rsidRDefault="000C2E47" w:rsidP="00956A2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DAP / ACE</w:t>
            </w:r>
          </w:p>
        </w:tc>
        <w:tc>
          <w:tcPr>
            <w:tcW w:w="731" w:type="dxa"/>
            <w:shd w:val="clear" w:color="auto" w:fill="C0C0C0"/>
            <w:tcMar>
              <w:left w:w="57" w:type="dxa"/>
              <w:right w:w="57" w:type="dxa"/>
            </w:tcMar>
          </w:tcPr>
          <w:p w:rsidR="002D465E" w:rsidRPr="00956A26" w:rsidRDefault="000C2E47" w:rsidP="00956A26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FAB</w:t>
            </w:r>
          </w:p>
        </w:tc>
      </w:tr>
      <w:tr w:rsidR="00956A26" w:rsidRPr="00206801" w:rsidTr="002D465E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A05532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Commune</w:t>
            </w:r>
            <w:proofErr w:type="spellEnd"/>
            <w:r w:rsidR="00956A26" w:rsidRPr="00956A26">
              <w:rPr>
                <w:i/>
                <w:sz w:val="18"/>
                <w:szCs w:val="18"/>
              </w:rPr>
              <w:t xml:space="preserve"> A</w:t>
            </w:r>
          </w:p>
        </w:tc>
        <w:tc>
          <w:tcPr>
            <w:tcW w:w="2359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A05532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Propriété</w:t>
            </w:r>
            <w:proofErr w:type="spellEnd"/>
            <w:r w:rsidR="00956A26" w:rsidRPr="00956A26">
              <w:rPr>
                <w:i/>
                <w:sz w:val="18"/>
                <w:szCs w:val="18"/>
              </w:rPr>
              <w:t xml:space="preserve"> A.1.1</w:t>
            </w:r>
          </w:p>
        </w:tc>
        <w:tc>
          <w:tcPr>
            <w:tcW w:w="90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2421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2884</w:t>
            </w:r>
            <w:r w:rsidRPr="00956A26">
              <w:rPr>
                <w:i/>
                <w:sz w:val="18"/>
                <w:szCs w:val="18"/>
              </w:rPr>
              <w:t>-</w:t>
            </w:r>
            <w:r>
              <w:rPr>
                <w:i/>
                <w:sz w:val="18"/>
                <w:szCs w:val="18"/>
              </w:rPr>
              <w:t>112</w:t>
            </w: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W</w:t>
            </w: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II</w:t>
            </w:r>
          </w:p>
        </w:tc>
        <w:tc>
          <w:tcPr>
            <w:tcW w:w="1307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C14F7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N° DAP</w:t>
            </w:r>
          </w:p>
        </w:tc>
        <w:tc>
          <w:tcPr>
            <w:tcW w:w="731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C14F7A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oui</w:t>
            </w:r>
            <w:proofErr w:type="spellEnd"/>
          </w:p>
        </w:tc>
      </w:tr>
      <w:tr w:rsidR="00956A26" w:rsidRPr="00206801" w:rsidTr="002D465E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A05532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Commune</w:t>
            </w:r>
            <w:proofErr w:type="spellEnd"/>
            <w:r w:rsidR="00956A26" w:rsidRPr="00956A26">
              <w:rPr>
                <w:i/>
                <w:sz w:val="18"/>
                <w:szCs w:val="18"/>
              </w:rPr>
              <w:t xml:space="preserve"> A</w:t>
            </w:r>
          </w:p>
        </w:tc>
        <w:tc>
          <w:tcPr>
            <w:tcW w:w="2359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A05532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Propriété</w:t>
            </w:r>
            <w:proofErr w:type="spellEnd"/>
            <w:r w:rsidR="00956A26" w:rsidRPr="00956A26">
              <w:rPr>
                <w:i/>
                <w:sz w:val="18"/>
                <w:szCs w:val="18"/>
              </w:rPr>
              <w:t xml:space="preserve"> A.1.2</w:t>
            </w:r>
          </w:p>
        </w:tc>
        <w:tc>
          <w:tcPr>
            <w:tcW w:w="90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2424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2884</w:t>
            </w:r>
            <w:r w:rsidRPr="00956A26">
              <w:rPr>
                <w:i/>
                <w:sz w:val="18"/>
                <w:szCs w:val="18"/>
              </w:rPr>
              <w:t>-</w:t>
            </w:r>
            <w:r>
              <w:rPr>
                <w:i/>
                <w:sz w:val="18"/>
                <w:szCs w:val="18"/>
              </w:rPr>
              <w:t>117</w:t>
            </w: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W</w:t>
            </w: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II</w:t>
            </w:r>
          </w:p>
        </w:tc>
        <w:tc>
          <w:tcPr>
            <w:tcW w:w="1307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20680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N° ACE</w:t>
            </w:r>
          </w:p>
        </w:tc>
        <w:tc>
          <w:tcPr>
            <w:tcW w:w="731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20680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non</w:t>
            </w:r>
          </w:p>
        </w:tc>
      </w:tr>
      <w:tr w:rsidR="00956A26" w:rsidRPr="00206801" w:rsidTr="002D465E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A05532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Commune</w:t>
            </w:r>
            <w:proofErr w:type="spellEnd"/>
            <w:r w:rsidR="00956A26" w:rsidRPr="00956A26">
              <w:rPr>
                <w:i/>
                <w:sz w:val="18"/>
                <w:szCs w:val="18"/>
              </w:rPr>
              <w:t xml:space="preserve"> A</w:t>
            </w:r>
          </w:p>
        </w:tc>
        <w:tc>
          <w:tcPr>
            <w:tcW w:w="2359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A05532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Propriété</w:t>
            </w:r>
            <w:proofErr w:type="spellEnd"/>
            <w:r w:rsidR="00956A26" w:rsidRPr="00956A26">
              <w:rPr>
                <w:i/>
                <w:sz w:val="18"/>
                <w:szCs w:val="18"/>
              </w:rPr>
              <w:t xml:space="preserve"> A.1.3</w:t>
            </w:r>
          </w:p>
        </w:tc>
        <w:tc>
          <w:tcPr>
            <w:tcW w:w="90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2427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2884</w:t>
            </w:r>
            <w:r w:rsidRPr="00956A26">
              <w:rPr>
                <w:i/>
                <w:sz w:val="18"/>
                <w:szCs w:val="18"/>
              </w:rPr>
              <w:t>-</w:t>
            </w:r>
            <w:r w:rsidR="00FC3B9A">
              <w:rPr>
                <w:i/>
                <w:sz w:val="18"/>
                <w:szCs w:val="18"/>
              </w:rPr>
              <w:t>124</w:t>
            </w: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W</w:t>
            </w: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II</w:t>
            </w:r>
          </w:p>
        </w:tc>
        <w:tc>
          <w:tcPr>
            <w:tcW w:w="1307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20680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N° DAP</w:t>
            </w:r>
          </w:p>
        </w:tc>
        <w:tc>
          <w:tcPr>
            <w:tcW w:w="731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20680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non</w:t>
            </w:r>
          </w:p>
        </w:tc>
      </w:tr>
      <w:tr w:rsidR="00956A26" w:rsidRPr="00206801" w:rsidTr="002D465E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A05532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Commune</w:t>
            </w:r>
            <w:proofErr w:type="spellEnd"/>
            <w:r w:rsidR="00956A26" w:rsidRPr="00956A26">
              <w:rPr>
                <w:i/>
                <w:sz w:val="18"/>
                <w:szCs w:val="18"/>
              </w:rPr>
              <w:t xml:space="preserve"> A</w:t>
            </w:r>
          </w:p>
        </w:tc>
        <w:tc>
          <w:tcPr>
            <w:tcW w:w="2359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A05532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Propriété</w:t>
            </w:r>
            <w:proofErr w:type="spellEnd"/>
            <w:r w:rsidR="00956A26" w:rsidRPr="00956A26">
              <w:rPr>
                <w:i/>
                <w:sz w:val="18"/>
                <w:szCs w:val="18"/>
              </w:rPr>
              <w:t xml:space="preserve"> A.1.4</w:t>
            </w:r>
          </w:p>
        </w:tc>
        <w:tc>
          <w:tcPr>
            <w:tcW w:w="902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2516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2884</w:t>
            </w:r>
            <w:r w:rsidRPr="00956A26">
              <w:rPr>
                <w:i/>
                <w:sz w:val="18"/>
                <w:szCs w:val="18"/>
              </w:rPr>
              <w:t>-</w:t>
            </w:r>
            <w:r w:rsidR="00FC3B9A">
              <w:rPr>
                <w:i/>
                <w:sz w:val="18"/>
                <w:szCs w:val="18"/>
              </w:rPr>
              <w:t>130</w:t>
            </w: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W</w:t>
            </w: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956A26" w:rsidP="00A05532">
            <w:pPr>
              <w:rPr>
                <w:i/>
                <w:sz w:val="18"/>
                <w:szCs w:val="18"/>
              </w:rPr>
            </w:pPr>
            <w:r w:rsidRPr="00956A26">
              <w:rPr>
                <w:i/>
                <w:sz w:val="18"/>
                <w:szCs w:val="18"/>
              </w:rPr>
              <w:t>II</w:t>
            </w:r>
          </w:p>
        </w:tc>
        <w:tc>
          <w:tcPr>
            <w:tcW w:w="1307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20680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N° DAP</w:t>
            </w:r>
          </w:p>
        </w:tc>
        <w:tc>
          <w:tcPr>
            <w:tcW w:w="731" w:type="dxa"/>
            <w:shd w:val="clear" w:color="auto" w:fill="auto"/>
            <w:tcMar>
              <w:left w:w="57" w:type="dxa"/>
              <w:right w:w="57" w:type="dxa"/>
            </w:tcMar>
          </w:tcPr>
          <w:p w:rsidR="00956A26" w:rsidRPr="00956A26" w:rsidRDefault="001344B9" w:rsidP="00206801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oui</w:t>
            </w:r>
            <w:proofErr w:type="spellEnd"/>
          </w:p>
        </w:tc>
      </w:tr>
      <w:tr w:rsidR="00FC3B9A" w:rsidRPr="00206801" w:rsidTr="002D465E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844FD6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Commune</w:t>
            </w:r>
            <w:proofErr w:type="spellEnd"/>
            <w:r w:rsidR="00FC3B9A" w:rsidRPr="00956A26">
              <w:rPr>
                <w:i/>
                <w:sz w:val="18"/>
                <w:szCs w:val="18"/>
              </w:rPr>
              <w:t xml:space="preserve"> </w:t>
            </w:r>
            <w:r w:rsidR="00FC3B9A">
              <w:rPr>
                <w:i/>
                <w:sz w:val="18"/>
                <w:szCs w:val="18"/>
              </w:rPr>
              <w:t>B</w:t>
            </w:r>
          </w:p>
        </w:tc>
        <w:tc>
          <w:tcPr>
            <w:tcW w:w="2359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844FD6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Propriété</w:t>
            </w:r>
            <w:proofErr w:type="spellEnd"/>
            <w:r w:rsidR="00FC3B9A">
              <w:rPr>
                <w:i/>
                <w:sz w:val="18"/>
                <w:szCs w:val="18"/>
              </w:rPr>
              <w:t xml:space="preserve"> B</w:t>
            </w:r>
            <w:r w:rsidR="00FC3B9A" w:rsidRPr="00956A26">
              <w:rPr>
                <w:i/>
                <w:sz w:val="18"/>
                <w:szCs w:val="18"/>
              </w:rPr>
              <w:t>.1.1</w:t>
            </w:r>
          </w:p>
        </w:tc>
        <w:tc>
          <w:tcPr>
            <w:tcW w:w="90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3675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2885-43</w:t>
            </w: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</w:t>
            </w: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II</w:t>
            </w:r>
          </w:p>
        </w:tc>
        <w:tc>
          <w:tcPr>
            <w:tcW w:w="1307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N° DAP</w:t>
            </w:r>
          </w:p>
        </w:tc>
        <w:tc>
          <w:tcPr>
            <w:tcW w:w="731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20680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non</w:t>
            </w:r>
          </w:p>
        </w:tc>
      </w:tr>
      <w:tr w:rsidR="00FC3B9A" w:rsidRPr="00206801" w:rsidTr="002D465E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844FD6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Commune</w:t>
            </w:r>
            <w:proofErr w:type="spellEnd"/>
            <w:r w:rsidR="00FC3B9A">
              <w:rPr>
                <w:i/>
                <w:sz w:val="18"/>
                <w:szCs w:val="18"/>
              </w:rPr>
              <w:t xml:space="preserve"> B</w:t>
            </w:r>
          </w:p>
        </w:tc>
        <w:tc>
          <w:tcPr>
            <w:tcW w:w="2359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844FD6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Propriété</w:t>
            </w:r>
            <w:proofErr w:type="spellEnd"/>
            <w:r w:rsidR="00FC3B9A">
              <w:rPr>
                <w:i/>
                <w:sz w:val="18"/>
                <w:szCs w:val="18"/>
              </w:rPr>
              <w:t xml:space="preserve"> B</w:t>
            </w:r>
            <w:r w:rsidR="00FC3B9A" w:rsidRPr="00956A26">
              <w:rPr>
                <w:i/>
                <w:sz w:val="18"/>
                <w:szCs w:val="18"/>
              </w:rPr>
              <w:t>.1.2</w:t>
            </w:r>
          </w:p>
        </w:tc>
        <w:tc>
          <w:tcPr>
            <w:tcW w:w="90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3578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2885-153</w:t>
            </w: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</w:t>
            </w: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III</w:t>
            </w:r>
          </w:p>
        </w:tc>
        <w:tc>
          <w:tcPr>
            <w:tcW w:w="1307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N° DAP</w:t>
            </w:r>
          </w:p>
        </w:tc>
        <w:tc>
          <w:tcPr>
            <w:tcW w:w="731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20680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non</w:t>
            </w:r>
          </w:p>
        </w:tc>
      </w:tr>
      <w:tr w:rsidR="00FC3B9A" w:rsidRPr="00206801" w:rsidTr="002D465E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844FD6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Commune</w:t>
            </w:r>
            <w:proofErr w:type="spellEnd"/>
            <w:r w:rsidR="00FC3B9A">
              <w:rPr>
                <w:i/>
                <w:sz w:val="18"/>
                <w:szCs w:val="18"/>
              </w:rPr>
              <w:t xml:space="preserve"> B</w:t>
            </w:r>
          </w:p>
        </w:tc>
        <w:tc>
          <w:tcPr>
            <w:tcW w:w="2359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844FD6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Propriété</w:t>
            </w:r>
            <w:proofErr w:type="spellEnd"/>
            <w:r w:rsidR="00FC3B9A">
              <w:rPr>
                <w:i/>
                <w:sz w:val="18"/>
                <w:szCs w:val="18"/>
              </w:rPr>
              <w:t xml:space="preserve"> B</w:t>
            </w:r>
            <w:r w:rsidR="00FC3B9A" w:rsidRPr="00956A26">
              <w:rPr>
                <w:i/>
                <w:sz w:val="18"/>
                <w:szCs w:val="18"/>
              </w:rPr>
              <w:t>.1.3</w:t>
            </w:r>
          </w:p>
        </w:tc>
        <w:tc>
          <w:tcPr>
            <w:tcW w:w="90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3111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FC3B9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2885-55</w:t>
            </w: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</w:t>
            </w: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II</w:t>
            </w:r>
          </w:p>
        </w:tc>
        <w:tc>
          <w:tcPr>
            <w:tcW w:w="1307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N° DAP</w:t>
            </w:r>
          </w:p>
        </w:tc>
        <w:tc>
          <w:tcPr>
            <w:tcW w:w="731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20680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non</w:t>
            </w:r>
          </w:p>
        </w:tc>
      </w:tr>
      <w:tr w:rsidR="00FC3B9A" w:rsidRPr="00206801" w:rsidTr="002D465E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844FD6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Commune</w:t>
            </w:r>
            <w:proofErr w:type="spellEnd"/>
            <w:r w:rsidR="00FC3B9A">
              <w:rPr>
                <w:i/>
                <w:sz w:val="18"/>
                <w:szCs w:val="18"/>
              </w:rPr>
              <w:t xml:space="preserve"> B</w:t>
            </w:r>
          </w:p>
        </w:tc>
        <w:tc>
          <w:tcPr>
            <w:tcW w:w="2359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844FD6">
            <w:pPr>
              <w:rPr>
                <w:i/>
                <w:sz w:val="18"/>
                <w:szCs w:val="18"/>
              </w:rPr>
            </w:pPr>
            <w:proofErr w:type="spellStart"/>
            <w:r>
              <w:rPr>
                <w:i/>
                <w:sz w:val="18"/>
                <w:szCs w:val="18"/>
              </w:rPr>
              <w:t>Propriété</w:t>
            </w:r>
            <w:proofErr w:type="spellEnd"/>
            <w:r w:rsidR="00FC3B9A">
              <w:rPr>
                <w:i/>
                <w:sz w:val="18"/>
                <w:szCs w:val="18"/>
              </w:rPr>
              <w:t xml:space="preserve"> B</w:t>
            </w:r>
            <w:r w:rsidR="00FC3B9A" w:rsidRPr="00956A26">
              <w:rPr>
                <w:i/>
                <w:sz w:val="18"/>
                <w:szCs w:val="18"/>
              </w:rPr>
              <w:t>.1.4</w:t>
            </w:r>
          </w:p>
        </w:tc>
        <w:tc>
          <w:tcPr>
            <w:tcW w:w="902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3934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FC3B9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2885-88</w:t>
            </w: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</w:t>
            </w: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FC3B9A" w:rsidP="00A05532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III</w:t>
            </w:r>
          </w:p>
        </w:tc>
        <w:tc>
          <w:tcPr>
            <w:tcW w:w="1307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N° DAP</w:t>
            </w:r>
          </w:p>
        </w:tc>
        <w:tc>
          <w:tcPr>
            <w:tcW w:w="731" w:type="dxa"/>
            <w:shd w:val="clear" w:color="auto" w:fill="auto"/>
            <w:tcMar>
              <w:left w:w="57" w:type="dxa"/>
              <w:right w:w="57" w:type="dxa"/>
            </w:tcMar>
          </w:tcPr>
          <w:p w:rsidR="00FC3B9A" w:rsidRPr="00956A26" w:rsidRDefault="001344B9" w:rsidP="00206801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non</w:t>
            </w:r>
          </w:p>
        </w:tc>
      </w:tr>
      <w:tr w:rsidR="00394A52" w:rsidRPr="00206801" w:rsidTr="002D465E">
        <w:tc>
          <w:tcPr>
            <w:tcW w:w="1650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Pr="00956A26" w:rsidRDefault="00C203B6" w:rsidP="00844FD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etc</w:t>
            </w:r>
            <w:r w:rsidR="00394A52">
              <w:rPr>
                <w:i/>
                <w:sz w:val="18"/>
                <w:szCs w:val="18"/>
              </w:rPr>
              <w:t>...</w:t>
            </w:r>
          </w:p>
        </w:tc>
        <w:tc>
          <w:tcPr>
            <w:tcW w:w="2359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FC3B9A">
            <w:pPr>
              <w:rPr>
                <w:i/>
                <w:sz w:val="18"/>
                <w:szCs w:val="18"/>
              </w:rPr>
            </w:pPr>
          </w:p>
        </w:tc>
        <w:tc>
          <w:tcPr>
            <w:tcW w:w="628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595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A05532">
            <w:pPr>
              <w:rPr>
                <w:i/>
                <w:sz w:val="18"/>
                <w:szCs w:val="18"/>
              </w:rPr>
            </w:pPr>
          </w:p>
        </w:tc>
        <w:tc>
          <w:tcPr>
            <w:tcW w:w="1307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Pr="00956A26" w:rsidRDefault="00394A52" w:rsidP="00844FD6">
            <w:pPr>
              <w:rPr>
                <w:i/>
                <w:sz w:val="18"/>
                <w:szCs w:val="18"/>
              </w:rPr>
            </w:pPr>
          </w:p>
        </w:tc>
        <w:tc>
          <w:tcPr>
            <w:tcW w:w="731" w:type="dxa"/>
            <w:shd w:val="clear" w:color="auto" w:fill="auto"/>
            <w:tcMar>
              <w:left w:w="57" w:type="dxa"/>
              <w:right w:w="57" w:type="dxa"/>
            </w:tcMar>
          </w:tcPr>
          <w:p w:rsidR="00394A52" w:rsidRDefault="00394A52" w:rsidP="00206801">
            <w:pPr>
              <w:rPr>
                <w:i/>
                <w:sz w:val="18"/>
                <w:szCs w:val="18"/>
              </w:rPr>
            </w:pPr>
          </w:p>
        </w:tc>
      </w:tr>
    </w:tbl>
    <w:p w:rsidR="00D6172E" w:rsidRPr="002C0703" w:rsidRDefault="00D6172E" w:rsidP="00A05532">
      <w:pPr>
        <w:rPr>
          <w:sz w:val="20"/>
        </w:rPr>
      </w:pPr>
    </w:p>
    <w:p w:rsidR="00C203B6" w:rsidRPr="006B4553" w:rsidRDefault="00C203B6" w:rsidP="00C203B6">
      <w:pPr>
        <w:rPr>
          <w:b/>
          <w:sz w:val="16"/>
          <w:szCs w:val="16"/>
        </w:rPr>
      </w:pPr>
      <w:proofErr w:type="spellStart"/>
      <w:r w:rsidRPr="006B4553">
        <w:rPr>
          <w:b/>
          <w:sz w:val="16"/>
          <w:szCs w:val="16"/>
        </w:rPr>
        <w:t>Légende</w:t>
      </w:r>
      <w:proofErr w:type="spellEnd"/>
    </w:p>
    <w:p w:rsidR="00C203B6" w:rsidRPr="006B4553" w:rsidRDefault="00C203B6" w:rsidP="00C203B6">
      <w:pPr>
        <w:rPr>
          <w:sz w:val="16"/>
          <w:szCs w:val="16"/>
          <w:lang w:val="fr-CH"/>
        </w:rPr>
      </w:pPr>
      <w:r w:rsidRPr="006B4553">
        <w:rPr>
          <w:sz w:val="16"/>
          <w:szCs w:val="16"/>
          <w:lang w:val="fr-CH"/>
        </w:rPr>
        <w:t>N° parcelle</w:t>
      </w:r>
      <w:r w:rsidRPr="006B4553">
        <w:rPr>
          <w:sz w:val="16"/>
          <w:szCs w:val="16"/>
          <w:lang w:val="fr-CH"/>
        </w:rPr>
        <w:tab/>
        <w:t>Numéro de la parcelle</w:t>
      </w:r>
    </w:p>
    <w:p w:rsidR="00C203B6" w:rsidRPr="006B4553" w:rsidRDefault="00C203B6" w:rsidP="00C203B6">
      <w:pPr>
        <w:rPr>
          <w:sz w:val="16"/>
          <w:szCs w:val="16"/>
          <w:lang w:val="fr-CH"/>
        </w:rPr>
      </w:pPr>
      <w:r w:rsidRPr="006B4553">
        <w:rPr>
          <w:sz w:val="16"/>
          <w:szCs w:val="16"/>
          <w:lang w:val="fr-CH"/>
        </w:rPr>
        <w:t>ID objet</w:t>
      </w:r>
      <w:r w:rsidRPr="006B4553">
        <w:rPr>
          <w:sz w:val="16"/>
          <w:szCs w:val="16"/>
          <w:lang w:val="fr-CH"/>
        </w:rPr>
        <w:tab/>
      </w:r>
      <w:r w:rsidRPr="006B4553">
        <w:rPr>
          <w:sz w:val="16"/>
          <w:szCs w:val="16"/>
          <w:lang w:val="fr-CH"/>
        </w:rPr>
        <w:tab/>
        <w:t xml:space="preserve">Identificateur de l’objet dans le cadastre du bruit MISTRA LBK </w:t>
      </w:r>
      <w:r>
        <w:rPr>
          <w:sz w:val="16"/>
          <w:szCs w:val="16"/>
          <w:lang w:val="fr-CH"/>
        </w:rPr>
        <w:t xml:space="preserve">Sol. </w:t>
      </w:r>
      <w:r w:rsidRPr="006B4553">
        <w:rPr>
          <w:i/>
          <w:iCs/>
          <w:color w:val="0064C8"/>
          <w:sz w:val="16"/>
          <w:szCs w:val="16"/>
          <w:lang w:val="fr-CH"/>
        </w:rPr>
        <w:t>(</w:t>
      </w:r>
      <w:proofErr w:type="gramStart"/>
      <w:r w:rsidRPr="006B4553">
        <w:rPr>
          <w:i/>
          <w:iCs/>
          <w:color w:val="0064C8"/>
          <w:sz w:val="16"/>
          <w:szCs w:val="16"/>
          <w:lang w:val="fr-CH"/>
        </w:rPr>
        <w:t>numéro</w:t>
      </w:r>
      <w:proofErr w:type="gramEnd"/>
      <w:r w:rsidRPr="006B4553">
        <w:rPr>
          <w:i/>
          <w:iCs/>
          <w:color w:val="0064C8"/>
          <w:sz w:val="16"/>
          <w:szCs w:val="16"/>
          <w:lang w:val="fr-CH"/>
        </w:rPr>
        <w:t xml:space="preserve"> commune OFS</w:t>
      </w:r>
      <w:r>
        <w:rPr>
          <w:i/>
          <w:iCs/>
          <w:color w:val="0064C8"/>
          <w:sz w:val="16"/>
          <w:szCs w:val="16"/>
          <w:lang w:val="fr-CH"/>
        </w:rPr>
        <w:t>, numéro objet</w:t>
      </w:r>
      <w:r w:rsidRPr="006B4553">
        <w:rPr>
          <w:i/>
          <w:iCs/>
          <w:color w:val="0064C8"/>
          <w:sz w:val="16"/>
          <w:szCs w:val="16"/>
          <w:lang w:val="fr-CH"/>
        </w:rPr>
        <w:t>)</w:t>
      </w:r>
    </w:p>
    <w:p w:rsidR="00C203B6" w:rsidRPr="006B4553" w:rsidRDefault="00C203B6" w:rsidP="00C203B6">
      <w:pPr>
        <w:rPr>
          <w:sz w:val="16"/>
          <w:szCs w:val="16"/>
          <w:lang w:val="fr-CH"/>
        </w:rPr>
      </w:pPr>
      <w:proofErr w:type="spellStart"/>
      <w:r w:rsidRPr="006B4553">
        <w:rPr>
          <w:sz w:val="16"/>
          <w:szCs w:val="16"/>
          <w:lang w:val="fr-CH"/>
        </w:rPr>
        <w:t>Util</w:t>
      </w:r>
      <w:proofErr w:type="spellEnd"/>
      <w:r w:rsidRPr="006B4553">
        <w:rPr>
          <w:sz w:val="16"/>
          <w:szCs w:val="16"/>
          <w:lang w:val="fr-CH"/>
        </w:rPr>
        <w:t>.</w:t>
      </w:r>
      <w:r w:rsidRPr="006B4553">
        <w:rPr>
          <w:sz w:val="16"/>
          <w:szCs w:val="16"/>
          <w:lang w:val="fr-CH"/>
        </w:rPr>
        <w:tab/>
      </w:r>
      <w:r w:rsidRPr="006B4553">
        <w:rPr>
          <w:sz w:val="16"/>
          <w:szCs w:val="16"/>
          <w:lang w:val="fr-CH"/>
        </w:rPr>
        <w:tab/>
      </w:r>
      <w:r>
        <w:rPr>
          <w:sz w:val="16"/>
          <w:szCs w:val="16"/>
          <w:lang w:val="fr-CH"/>
        </w:rPr>
        <w:t>Utilisation de l’objet</w:t>
      </w:r>
      <w:r w:rsidRPr="006B4553">
        <w:rPr>
          <w:sz w:val="16"/>
          <w:szCs w:val="16"/>
          <w:lang w:val="fr-CH"/>
        </w:rPr>
        <w:t xml:space="preserve"> (W </w:t>
      </w:r>
      <w:r>
        <w:rPr>
          <w:sz w:val="16"/>
          <w:szCs w:val="16"/>
          <w:lang w:val="fr-CH"/>
        </w:rPr>
        <w:t>= habitation</w:t>
      </w:r>
      <w:r w:rsidRPr="006B4553">
        <w:rPr>
          <w:sz w:val="16"/>
          <w:szCs w:val="16"/>
          <w:lang w:val="fr-CH"/>
        </w:rPr>
        <w:t xml:space="preserve">, B </w:t>
      </w:r>
      <w:r>
        <w:rPr>
          <w:sz w:val="16"/>
          <w:szCs w:val="16"/>
          <w:lang w:val="fr-CH"/>
        </w:rPr>
        <w:t>= bureau/exploitation</w:t>
      </w:r>
      <w:r w:rsidRPr="006B4553">
        <w:rPr>
          <w:sz w:val="16"/>
          <w:szCs w:val="16"/>
          <w:lang w:val="fr-CH"/>
        </w:rPr>
        <w:t xml:space="preserve">, S </w:t>
      </w:r>
      <w:r>
        <w:rPr>
          <w:sz w:val="16"/>
          <w:szCs w:val="16"/>
          <w:lang w:val="fr-CH"/>
        </w:rPr>
        <w:t>= école, cabinet</w:t>
      </w:r>
      <w:r w:rsidRPr="006B4553">
        <w:rPr>
          <w:sz w:val="16"/>
          <w:szCs w:val="16"/>
          <w:lang w:val="fr-CH"/>
        </w:rPr>
        <w:t xml:space="preserve"> médi</w:t>
      </w:r>
      <w:r>
        <w:rPr>
          <w:sz w:val="16"/>
          <w:szCs w:val="16"/>
          <w:lang w:val="fr-CH"/>
        </w:rPr>
        <w:t>cal, foyer</w:t>
      </w:r>
      <w:r w:rsidRPr="006B4553">
        <w:rPr>
          <w:sz w:val="16"/>
          <w:szCs w:val="16"/>
          <w:lang w:val="fr-CH"/>
        </w:rPr>
        <w:t xml:space="preserve"> de jour)</w:t>
      </w:r>
    </w:p>
    <w:p w:rsidR="00894A0C" w:rsidRPr="00C203B6" w:rsidRDefault="00C203B6" w:rsidP="00F41BD1">
      <w:pPr>
        <w:rPr>
          <w:sz w:val="16"/>
          <w:szCs w:val="16"/>
          <w:lang w:val="fr-CH"/>
        </w:rPr>
      </w:pPr>
      <w:r w:rsidRPr="006B4553">
        <w:rPr>
          <w:sz w:val="16"/>
          <w:szCs w:val="16"/>
          <w:lang w:val="fr-CH"/>
        </w:rPr>
        <w:t>DS</w:t>
      </w:r>
      <w:r w:rsidRPr="006B4553">
        <w:rPr>
          <w:sz w:val="16"/>
          <w:szCs w:val="16"/>
          <w:lang w:val="fr-CH"/>
        </w:rPr>
        <w:tab/>
      </w:r>
      <w:r w:rsidRPr="006B4553">
        <w:rPr>
          <w:sz w:val="16"/>
          <w:szCs w:val="16"/>
          <w:lang w:val="fr-CH"/>
        </w:rPr>
        <w:tab/>
        <w:t xml:space="preserve">Degré de sensibilité au bruit </w:t>
      </w:r>
    </w:p>
    <w:p w:rsidR="00894A0C" w:rsidRPr="00FD2394" w:rsidRDefault="00F96BCA" w:rsidP="00F41BD1">
      <w:pPr>
        <w:rPr>
          <w:sz w:val="16"/>
          <w:szCs w:val="16"/>
          <w:lang w:val="fr-CH"/>
        </w:rPr>
      </w:pPr>
      <w:r>
        <w:rPr>
          <w:sz w:val="16"/>
          <w:szCs w:val="16"/>
          <w:lang w:val="fr-CH"/>
        </w:rPr>
        <w:t>FAB</w:t>
      </w:r>
      <w:r w:rsidR="00894A0C" w:rsidRPr="00FD2394">
        <w:rPr>
          <w:sz w:val="16"/>
          <w:szCs w:val="16"/>
          <w:lang w:val="fr-CH"/>
        </w:rPr>
        <w:tab/>
      </w:r>
      <w:r w:rsidR="00894A0C" w:rsidRPr="00FD2394">
        <w:rPr>
          <w:sz w:val="16"/>
          <w:szCs w:val="16"/>
          <w:lang w:val="fr-CH"/>
        </w:rPr>
        <w:tab/>
      </w:r>
      <w:r w:rsidR="00FD2394" w:rsidRPr="00FD2394">
        <w:rPr>
          <w:sz w:val="16"/>
          <w:szCs w:val="16"/>
          <w:lang w:val="fr-CH"/>
        </w:rPr>
        <w:t>Fenêtres antibruit ordonnées</w:t>
      </w:r>
      <w:r w:rsidR="00FD2394">
        <w:rPr>
          <w:sz w:val="16"/>
          <w:szCs w:val="16"/>
          <w:lang w:val="fr-CH"/>
        </w:rPr>
        <w:t>: oui</w:t>
      </w:r>
      <w:r w:rsidR="00894A0C" w:rsidRPr="00FD2394">
        <w:rPr>
          <w:sz w:val="16"/>
          <w:szCs w:val="16"/>
          <w:lang w:val="fr-CH"/>
        </w:rPr>
        <w:t>/</w:t>
      </w:r>
      <w:r w:rsidR="001344B9" w:rsidRPr="00FD2394">
        <w:rPr>
          <w:sz w:val="16"/>
          <w:szCs w:val="16"/>
          <w:lang w:val="fr-CH"/>
        </w:rPr>
        <w:t>non</w:t>
      </w:r>
    </w:p>
    <w:p w:rsidR="00823E5E" w:rsidRPr="003158D2" w:rsidRDefault="00FD2394" w:rsidP="00F41BD1">
      <w:pPr>
        <w:rPr>
          <w:sz w:val="16"/>
          <w:szCs w:val="16"/>
          <w:lang w:val="fr-CH"/>
        </w:rPr>
      </w:pPr>
      <w:r w:rsidRPr="003158D2">
        <w:rPr>
          <w:sz w:val="16"/>
          <w:szCs w:val="16"/>
          <w:lang w:val="fr-CH"/>
        </w:rPr>
        <w:t>N° DAP</w:t>
      </w:r>
      <w:r w:rsidRPr="003158D2">
        <w:rPr>
          <w:sz w:val="16"/>
          <w:szCs w:val="16"/>
          <w:lang w:val="fr-CH"/>
        </w:rPr>
        <w:tab/>
      </w:r>
      <w:r w:rsidR="00823E5E" w:rsidRPr="003158D2">
        <w:rPr>
          <w:sz w:val="16"/>
          <w:szCs w:val="16"/>
          <w:lang w:val="fr-CH"/>
        </w:rPr>
        <w:tab/>
      </w:r>
      <w:r w:rsidR="003158D2" w:rsidRPr="003158D2">
        <w:rPr>
          <w:sz w:val="16"/>
          <w:szCs w:val="16"/>
          <w:lang w:val="fr-CH"/>
        </w:rPr>
        <w:t>Numéro de la décision d’approbation des plans (DAP)</w:t>
      </w:r>
    </w:p>
    <w:p w:rsidR="00797342" w:rsidRPr="00FD2394" w:rsidRDefault="00FD2394" w:rsidP="00F41BD1">
      <w:pPr>
        <w:rPr>
          <w:sz w:val="16"/>
          <w:szCs w:val="16"/>
          <w:lang w:val="fr-CH"/>
        </w:rPr>
      </w:pPr>
      <w:r w:rsidRPr="00FD2394">
        <w:rPr>
          <w:sz w:val="16"/>
          <w:szCs w:val="16"/>
          <w:lang w:val="fr-CH"/>
        </w:rPr>
        <w:t>N° ACE</w:t>
      </w:r>
      <w:r w:rsidRPr="00FD2394">
        <w:rPr>
          <w:sz w:val="16"/>
          <w:szCs w:val="16"/>
          <w:lang w:val="fr-CH"/>
        </w:rPr>
        <w:tab/>
      </w:r>
      <w:r w:rsidR="00797342" w:rsidRPr="00FD2394">
        <w:rPr>
          <w:sz w:val="16"/>
          <w:szCs w:val="16"/>
          <w:lang w:val="fr-CH"/>
        </w:rPr>
        <w:tab/>
      </w:r>
      <w:r w:rsidRPr="00FD2394">
        <w:rPr>
          <w:sz w:val="16"/>
          <w:szCs w:val="16"/>
          <w:lang w:val="fr-CH"/>
        </w:rPr>
        <w:t>Numéro de l‘arr</w:t>
      </w:r>
      <w:r>
        <w:rPr>
          <w:sz w:val="16"/>
          <w:szCs w:val="16"/>
          <w:lang w:val="fr-CH"/>
        </w:rPr>
        <w:t>êt (ou décision) du conseil exécutif (ou d’état)</w:t>
      </w:r>
      <w:r w:rsidR="003158D2">
        <w:rPr>
          <w:sz w:val="16"/>
          <w:szCs w:val="16"/>
          <w:lang w:val="fr-CH"/>
        </w:rPr>
        <w:t xml:space="preserve"> </w:t>
      </w:r>
    </w:p>
    <w:sectPr w:rsidR="00797342" w:rsidRPr="00FD2394" w:rsidSect="00F55F5B">
      <w:headerReference w:type="default" r:id="rId9"/>
      <w:footerReference w:type="default" r:id="rId10"/>
      <w:pgSz w:w="11906" w:h="16838" w:code="9"/>
      <w:pgMar w:top="1871" w:right="1134" w:bottom="90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77F" w:rsidRDefault="0069077F">
      <w:r>
        <w:separator/>
      </w:r>
    </w:p>
  </w:endnote>
  <w:endnote w:type="continuationSeparator" w:id="0">
    <w:p w:rsidR="0069077F" w:rsidRDefault="0069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77F" w:rsidRPr="00851813" w:rsidRDefault="008C5266" w:rsidP="00EE38B9">
    <w:pPr>
      <w:pStyle w:val="Fuzeile"/>
      <w:pBdr>
        <w:top w:val="single" w:sz="6" w:space="1" w:color="auto"/>
      </w:pBdr>
      <w:tabs>
        <w:tab w:val="clear" w:pos="4536"/>
        <w:tab w:val="clear" w:pos="9072"/>
        <w:tab w:val="right" w:pos="9360"/>
      </w:tabs>
      <w:spacing w:line="240" w:lineRule="exact"/>
      <w:rPr>
        <w:sz w:val="16"/>
        <w:szCs w:val="16"/>
        <w:lang w:val="fr-CH"/>
      </w:rPr>
    </w:pPr>
    <w:r w:rsidRPr="001A2A33">
      <w:rPr>
        <w:rStyle w:val="Seitenzahl"/>
        <w:sz w:val="16"/>
        <w:szCs w:val="16"/>
      </w:rPr>
      <w:fldChar w:fldCharType="begin"/>
    </w:r>
    <w:r w:rsidR="00EE38B9" w:rsidRPr="00851813">
      <w:rPr>
        <w:rStyle w:val="Seitenzahl"/>
        <w:sz w:val="16"/>
        <w:szCs w:val="16"/>
        <w:lang w:val="fr-CH"/>
      </w:rPr>
      <w:instrText xml:space="preserve"> FILENAME </w:instrText>
    </w:r>
    <w:r w:rsidRPr="001A2A33">
      <w:rPr>
        <w:rStyle w:val="Seitenzahl"/>
        <w:sz w:val="16"/>
        <w:szCs w:val="16"/>
      </w:rPr>
      <w:fldChar w:fldCharType="separate"/>
    </w:r>
    <w:r w:rsidR="00347C75">
      <w:rPr>
        <w:rStyle w:val="Seitenzahl"/>
        <w:noProof/>
        <w:sz w:val="16"/>
        <w:szCs w:val="16"/>
        <w:lang w:val="fr-CH"/>
      </w:rPr>
      <w:t>AP Bruit_Modèle_Ann.6.1_Décisions existantes_V1.2</w:t>
    </w:r>
    <w:r w:rsidRPr="001A2A33">
      <w:rPr>
        <w:rStyle w:val="Seitenzahl"/>
        <w:sz w:val="16"/>
        <w:szCs w:val="16"/>
      </w:rPr>
      <w:fldChar w:fldCharType="end"/>
    </w:r>
    <w:r w:rsidR="00EE38B9" w:rsidRPr="00851813">
      <w:rPr>
        <w:rStyle w:val="Seitenzahl"/>
        <w:sz w:val="16"/>
        <w:szCs w:val="16"/>
        <w:lang w:val="fr-CH"/>
      </w:rPr>
      <w:t xml:space="preserve">, Aegerter &amp; Bosshardt AG, L. Rey, </w:t>
    </w:r>
    <w:r w:rsidR="00347C75">
      <w:rPr>
        <w:rStyle w:val="Seitenzahl"/>
        <w:sz w:val="16"/>
        <w:szCs w:val="16"/>
        <w:lang w:val="fr-CH"/>
      </w:rPr>
      <w:t>30.04.2014</w:t>
    </w:r>
    <w:r w:rsidR="00EE38B9" w:rsidRPr="00851813">
      <w:rPr>
        <w:rStyle w:val="Seitenzahl"/>
        <w:sz w:val="16"/>
        <w:szCs w:val="16"/>
        <w:lang w:val="fr-CH"/>
      </w:rPr>
      <w:tab/>
    </w:r>
    <w:r w:rsidR="00851813" w:rsidRPr="00851813">
      <w:rPr>
        <w:sz w:val="18"/>
        <w:szCs w:val="18"/>
        <w:lang w:val="fr-CH"/>
      </w:rPr>
      <w:t>Page</w:t>
    </w:r>
    <w:r w:rsidR="00EE38B9" w:rsidRPr="00851813">
      <w:rPr>
        <w:sz w:val="18"/>
        <w:szCs w:val="18"/>
        <w:lang w:val="fr-CH"/>
      </w:rPr>
      <w:t xml:space="preserve"> </w:t>
    </w:r>
    <w:r w:rsidRPr="005B2112">
      <w:rPr>
        <w:rStyle w:val="Seitenzahl"/>
        <w:szCs w:val="18"/>
      </w:rPr>
      <w:fldChar w:fldCharType="begin"/>
    </w:r>
    <w:r w:rsidR="00EE38B9" w:rsidRPr="00851813">
      <w:rPr>
        <w:rStyle w:val="Seitenzahl"/>
        <w:szCs w:val="18"/>
        <w:lang w:val="fr-CH"/>
      </w:rPr>
      <w:instrText xml:space="preserve"> PAGE </w:instrText>
    </w:r>
    <w:r w:rsidRPr="005B2112">
      <w:rPr>
        <w:rStyle w:val="Seitenzahl"/>
        <w:szCs w:val="18"/>
      </w:rPr>
      <w:fldChar w:fldCharType="separate"/>
    </w:r>
    <w:r w:rsidR="00347C75">
      <w:rPr>
        <w:rStyle w:val="Seitenzahl"/>
        <w:noProof/>
        <w:szCs w:val="18"/>
        <w:lang w:val="fr-CH"/>
      </w:rPr>
      <w:t>1</w:t>
    </w:r>
    <w:r w:rsidRPr="005B2112">
      <w:rPr>
        <w:rStyle w:val="Seitenzahl"/>
        <w:szCs w:val="18"/>
      </w:rPr>
      <w:fldChar w:fldCharType="end"/>
    </w:r>
    <w:r w:rsidR="00851813" w:rsidRPr="00851813">
      <w:rPr>
        <w:rStyle w:val="Seitenzahl"/>
        <w:szCs w:val="18"/>
        <w:lang w:val="fr-CH"/>
      </w:rPr>
      <w:t xml:space="preserve"> de</w:t>
    </w:r>
    <w:r w:rsidR="00EE38B9" w:rsidRPr="00851813">
      <w:rPr>
        <w:rStyle w:val="Seitenzahl"/>
        <w:szCs w:val="18"/>
        <w:lang w:val="fr-CH"/>
      </w:rPr>
      <w:t xml:space="preserve"> </w:t>
    </w:r>
    <w:r w:rsidRPr="005B2112">
      <w:rPr>
        <w:rStyle w:val="Seitenzahl"/>
        <w:szCs w:val="18"/>
      </w:rPr>
      <w:fldChar w:fldCharType="begin"/>
    </w:r>
    <w:r w:rsidR="00EE38B9" w:rsidRPr="00851813">
      <w:rPr>
        <w:rStyle w:val="Seitenzahl"/>
        <w:szCs w:val="18"/>
        <w:lang w:val="fr-CH"/>
      </w:rPr>
      <w:instrText xml:space="preserve"> NUMPAGES </w:instrText>
    </w:r>
    <w:r w:rsidRPr="005B2112">
      <w:rPr>
        <w:rStyle w:val="Seitenzahl"/>
        <w:szCs w:val="18"/>
      </w:rPr>
      <w:fldChar w:fldCharType="separate"/>
    </w:r>
    <w:r w:rsidR="00347C75">
      <w:rPr>
        <w:rStyle w:val="Seitenzahl"/>
        <w:noProof/>
        <w:szCs w:val="18"/>
        <w:lang w:val="fr-CH"/>
      </w:rPr>
      <w:t>1</w:t>
    </w:r>
    <w:r w:rsidRPr="005B2112">
      <w:rPr>
        <w:rStyle w:val="Seitenzahl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77F" w:rsidRDefault="0069077F">
      <w:r>
        <w:separator/>
      </w:r>
    </w:p>
  </w:footnote>
  <w:footnote w:type="continuationSeparator" w:id="0">
    <w:p w:rsidR="0069077F" w:rsidRDefault="00690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B9" w:rsidRPr="00851813" w:rsidRDefault="00851813" w:rsidP="00EE38B9">
    <w:pPr>
      <w:pStyle w:val="Kopfzeile"/>
      <w:pBdr>
        <w:bottom w:val="single" w:sz="4" w:space="1" w:color="auto"/>
      </w:pBdr>
      <w:tabs>
        <w:tab w:val="clear" w:pos="9072"/>
        <w:tab w:val="right" w:pos="9356"/>
      </w:tabs>
      <w:spacing w:line="240" w:lineRule="exact"/>
      <w:jc w:val="left"/>
      <w:rPr>
        <w:b/>
        <w:sz w:val="20"/>
        <w:lang w:val="fr-CH"/>
      </w:rPr>
    </w:pPr>
    <w:r w:rsidRPr="00851813">
      <w:rPr>
        <w:sz w:val="15"/>
        <w:szCs w:val="15"/>
        <w:lang w:val="fr-CH"/>
      </w:rPr>
      <w:t>Route nationale NXX  /  Projet définitif protection contre le bruit</w:t>
    </w:r>
    <w:r w:rsidR="00EE38B9" w:rsidRPr="00851813">
      <w:rPr>
        <w:sz w:val="15"/>
        <w:szCs w:val="15"/>
        <w:lang w:val="fr-CH"/>
      </w:rPr>
      <w:t xml:space="preserve">  /  999999</w:t>
    </w:r>
    <w:r>
      <w:rPr>
        <w:sz w:val="16"/>
        <w:szCs w:val="16"/>
        <w:lang w:val="fr-CH"/>
      </w:rPr>
      <w:tab/>
    </w:r>
    <w:r w:rsidRPr="00851813">
      <w:rPr>
        <w:b/>
        <w:sz w:val="20"/>
        <w:lang w:val="fr-CH"/>
      </w:rPr>
      <w:t>Annexe</w:t>
    </w:r>
    <w:r w:rsidR="00EE38B9" w:rsidRPr="00851813">
      <w:rPr>
        <w:b/>
        <w:sz w:val="20"/>
        <w:lang w:val="fr-CH"/>
      </w:rPr>
      <w:t xml:space="preserve"> 6.1</w:t>
    </w:r>
  </w:p>
  <w:p w:rsidR="00EE38B9" w:rsidRPr="00851813" w:rsidRDefault="00851813" w:rsidP="00EE38B9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5"/>
        <w:szCs w:val="15"/>
        <w:lang w:val="fr-CH"/>
      </w:rPr>
    </w:pPr>
    <w:r w:rsidRPr="00851813">
      <w:rPr>
        <w:sz w:val="15"/>
        <w:szCs w:val="15"/>
        <w:lang w:val="fr-CH"/>
      </w:rPr>
      <w:t>RAPPORT PROJET DE PROTECTION CONTRE LE BRUIT (ROUTIER)</w:t>
    </w:r>
    <w:r>
      <w:rPr>
        <w:sz w:val="15"/>
        <w:szCs w:val="15"/>
        <w:lang w:val="fr-CH"/>
      </w:rPr>
      <w:t xml:space="preserve">  -  Tronçon NXX/XX jonction alpha – bêta</w:t>
    </w:r>
  </w:p>
  <w:p w:rsidR="0069077F" w:rsidRPr="00851813" w:rsidRDefault="0069077F" w:rsidP="00EB5CE7">
    <w:pPr>
      <w:pStyle w:val="Kopfzeile"/>
      <w:pBdr>
        <w:bottom w:val="single" w:sz="4" w:space="1" w:color="auto"/>
      </w:pBdr>
      <w:tabs>
        <w:tab w:val="clear" w:pos="4536"/>
        <w:tab w:val="clear" w:pos="9072"/>
        <w:tab w:val="right" w:pos="9639"/>
      </w:tabs>
      <w:spacing w:line="240" w:lineRule="exact"/>
      <w:jc w:val="left"/>
      <w:rPr>
        <w:sz w:val="18"/>
        <w:szCs w:val="18"/>
        <w:lang w:val="fr-CH"/>
      </w:rPr>
    </w:pPr>
    <w:r w:rsidRPr="00851813">
      <w:rPr>
        <w:szCs w:val="22"/>
        <w:lang w:val="fr-CH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6C45BBA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spacing w:val="-1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3132057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>
    <w:nsid w:val="71CC74DE"/>
    <w:multiLevelType w:val="hybridMultilevel"/>
    <w:tmpl w:val="6D02811E"/>
    <w:lvl w:ilvl="0" w:tplc="B3E6109C">
      <w:start w:val="1"/>
      <w:numFmt w:val="bullet"/>
      <w:pStyle w:val="AufzhlungFliesstext"/>
      <w:lvlText w:val="–"/>
      <w:lvlJc w:val="left"/>
      <w:pPr>
        <w:tabs>
          <w:tab w:val="num" w:pos="1134"/>
        </w:tabs>
        <w:ind w:left="1134" w:hanging="425"/>
      </w:pPr>
      <w:rPr>
        <w:rFonts w:ascii="Arial" w:hAnsi="Arial" w:hint="default"/>
        <w:color w:val="auto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2C25453"/>
    <w:multiLevelType w:val="hybridMultilevel"/>
    <w:tmpl w:val="7678788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28"/>
  <w:drawingGridHorizontalSpacing w:val="6"/>
  <w:drawingGridVerticalSpacing w:val="6"/>
  <w:characterSpacingControl w:val="doNotCompress"/>
  <w:savePreviewPicture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3C62"/>
    <w:rsid w:val="00001773"/>
    <w:rsid w:val="00015F0E"/>
    <w:rsid w:val="00023432"/>
    <w:rsid w:val="00025D86"/>
    <w:rsid w:val="00030F55"/>
    <w:rsid w:val="00045FB3"/>
    <w:rsid w:val="00047279"/>
    <w:rsid w:val="000552E1"/>
    <w:rsid w:val="00064BAF"/>
    <w:rsid w:val="000708C0"/>
    <w:rsid w:val="0007159F"/>
    <w:rsid w:val="00074812"/>
    <w:rsid w:val="000844B9"/>
    <w:rsid w:val="00085B52"/>
    <w:rsid w:val="0008680C"/>
    <w:rsid w:val="00090577"/>
    <w:rsid w:val="00091138"/>
    <w:rsid w:val="0009161C"/>
    <w:rsid w:val="000A08A0"/>
    <w:rsid w:val="000A5469"/>
    <w:rsid w:val="000C0512"/>
    <w:rsid w:val="000C2E47"/>
    <w:rsid w:val="000E4AB9"/>
    <w:rsid w:val="000F0A85"/>
    <w:rsid w:val="001050B4"/>
    <w:rsid w:val="00111A36"/>
    <w:rsid w:val="00114F55"/>
    <w:rsid w:val="00120177"/>
    <w:rsid w:val="00126796"/>
    <w:rsid w:val="001344B9"/>
    <w:rsid w:val="001440AD"/>
    <w:rsid w:val="00147441"/>
    <w:rsid w:val="0016138E"/>
    <w:rsid w:val="00163D56"/>
    <w:rsid w:val="0017049C"/>
    <w:rsid w:val="0018111A"/>
    <w:rsid w:val="001A0A61"/>
    <w:rsid w:val="001A2A33"/>
    <w:rsid w:val="001A334C"/>
    <w:rsid w:val="001A6A01"/>
    <w:rsid w:val="001C1C37"/>
    <w:rsid w:val="001D061C"/>
    <w:rsid w:val="001D38FC"/>
    <w:rsid w:val="001D5BA1"/>
    <w:rsid w:val="001E5689"/>
    <w:rsid w:val="001E633F"/>
    <w:rsid w:val="001F1303"/>
    <w:rsid w:val="001F3702"/>
    <w:rsid w:val="00206801"/>
    <w:rsid w:val="00217FB6"/>
    <w:rsid w:val="00220B80"/>
    <w:rsid w:val="00221C4C"/>
    <w:rsid w:val="00227EE9"/>
    <w:rsid w:val="0024056D"/>
    <w:rsid w:val="00240A48"/>
    <w:rsid w:val="00240F30"/>
    <w:rsid w:val="00254985"/>
    <w:rsid w:val="002642BA"/>
    <w:rsid w:val="002A328D"/>
    <w:rsid w:val="002A41C6"/>
    <w:rsid w:val="002C0703"/>
    <w:rsid w:val="002C0779"/>
    <w:rsid w:val="002C4233"/>
    <w:rsid w:val="002C4DAC"/>
    <w:rsid w:val="002C72A0"/>
    <w:rsid w:val="002D465E"/>
    <w:rsid w:val="002E2D1D"/>
    <w:rsid w:val="002F0BE8"/>
    <w:rsid w:val="002F5132"/>
    <w:rsid w:val="00302510"/>
    <w:rsid w:val="00311E73"/>
    <w:rsid w:val="003158D2"/>
    <w:rsid w:val="00347C75"/>
    <w:rsid w:val="00351BDD"/>
    <w:rsid w:val="00361375"/>
    <w:rsid w:val="003632CE"/>
    <w:rsid w:val="00363DE3"/>
    <w:rsid w:val="00381025"/>
    <w:rsid w:val="0039006C"/>
    <w:rsid w:val="003904F9"/>
    <w:rsid w:val="00391E0F"/>
    <w:rsid w:val="00394A52"/>
    <w:rsid w:val="003B1985"/>
    <w:rsid w:val="003B249D"/>
    <w:rsid w:val="003C2C8F"/>
    <w:rsid w:val="003D2241"/>
    <w:rsid w:val="003E62D0"/>
    <w:rsid w:val="003F11EE"/>
    <w:rsid w:val="003F154F"/>
    <w:rsid w:val="00411752"/>
    <w:rsid w:val="004173BA"/>
    <w:rsid w:val="00425F9B"/>
    <w:rsid w:val="00430B37"/>
    <w:rsid w:val="00446A72"/>
    <w:rsid w:val="0046638A"/>
    <w:rsid w:val="0047493A"/>
    <w:rsid w:val="004A2136"/>
    <w:rsid w:val="004A3BF1"/>
    <w:rsid w:val="004A6675"/>
    <w:rsid w:val="004A68F8"/>
    <w:rsid w:val="004A6E8A"/>
    <w:rsid w:val="004B2597"/>
    <w:rsid w:val="004B28FF"/>
    <w:rsid w:val="004C3BA1"/>
    <w:rsid w:val="004C70B2"/>
    <w:rsid w:val="004D6A79"/>
    <w:rsid w:val="004E0490"/>
    <w:rsid w:val="004E7106"/>
    <w:rsid w:val="005036F9"/>
    <w:rsid w:val="00523728"/>
    <w:rsid w:val="005244D8"/>
    <w:rsid w:val="005321EF"/>
    <w:rsid w:val="00533BBF"/>
    <w:rsid w:val="005454F9"/>
    <w:rsid w:val="00556CD7"/>
    <w:rsid w:val="00585192"/>
    <w:rsid w:val="005972BC"/>
    <w:rsid w:val="005A22CB"/>
    <w:rsid w:val="005A2CCF"/>
    <w:rsid w:val="005B2112"/>
    <w:rsid w:val="005C101D"/>
    <w:rsid w:val="005C5329"/>
    <w:rsid w:val="005D3AB9"/>
    <w:rsid w:val="005E489A"/>
    <w:rsid w:val="005E599F"/>
    <w:rsid w:val="005F445F"/>
    <w:rsid w:val="00602346"/>
    <w:rsid w:val="00614CF9"/>
    <w:rsid w:val="00615703"/>
    <w:rsid w:val="00641F6C"/>
    <w:rsid w:val="006454D2"/>
    <w:rsid w:val="006517B1"/>
    <w:rsid w:val="00674661"/>
    <w:rsid w:val="00674ABB"/>
    <w:rsid w:val="0069077F"/>
    <w:rsid w:val="006A37BC"/>
    <w:rsid w:val="006B0C38"/>
    <w:rsid w:val="006B3326"/>
    <w:rsid w:val="006B4A46"/>
    <w:rsid w:val="006B5DA7"/>
    <w:rsid w:val="006C2E5B"/>
    <w:rsid w:val="006C3903"/>
    <w:rsid w:val="006C5CB1"/>
    <w:rsid w:val="006C6D9E"/>
    <w:rsid w:val="006E1FE7"/>
    <w:rsid w:val="00724035"/>
    <w:rsid w:val="00724BF6"/>
    <w:rsid w:val="00727254"/>
    <w:rsid w:val="00736CAB"/>
    <w:rsid w:val="007376F0"/>
    <w:rsid w:val="007503D8"/>
    <w:rsid w:val="007522F1"/>
    <w:rsid w:val="00752815"/>
    <w:rsid w:val="00754459"/>
    <w:rsid w:val="00760001"/>
    <w:rsid w:val="00760C6F"/>
    <w:rsid w:val="0076150A"/>
    <w:rsid w:val="00765D03"/>
    <w:rsid w:val="00765D32"/>
    <w:rsid w:val="007662D4"/>
    <w:rsid w:val="007831F9"/>
    <w:rsid w:val="00785AA5"/>
    <w:rsid w:val="00797342"/>
    <w:rsid w:val="007B45A7"/>
    <w:rsid w:val="007C173A"/>
    <w:rsid w:val="007D1A78"/>
    <w:rsid w:val="007D211F"/>
    <w:rsid w:val="007D26AD"/>
    <w:rsid w:val="007D5E16"/>
    <w:rsid w:val="007F636F"/>
    <w:rsid w:val="0080228A"/>
    <w:rsid w:val="00805359"/>
    <w:rsid w:val="00805BE7"/>
    <w:rsid w:val="00806B8A"/>
    <w:rsid w:val="00815A66"/>
    <w:rsid w:val="00823E5E"/>
    <w:rsid w:val="00824576"/>
    <w:rsid w:val="00826786"/>
    <w:rsid w:val="00826B4E"/>
    <w:rsid w:val="00833C62"/>
    <w:rsid w:val="00850007"/>
    <w:rsid w:val="00851813"/>
    <w:rsid w:val="00857409"/>
    <w:rsid w:val="0086296E"/>
    <w:rsid w:val="0087126C"/>
    <w:rsid w:val="00874AE4"/>
    <w:rsid w:val="0088095C"/>
    <w:rsid w:val="00883FCF"/>
    <w:rsid w:val="00887A8F"/>
    <w:rsid w:val="00894A0C"/>
    <w:rsid w:val="008C5266"/>
    <w:rsid w:val="008D443E"/>
    <w:rsid w:val="008E2C2A"/>
    <w:rsid w:val="008F4416"/>
    <w:rsid w:val="0090116F"/>
    <w:rsid w:val="00902ECE"/>
    <w:rsid w:val="009059B7"/>
    <w:rsid w:val="00912B9B"/>
    <w:rsid w:val="00924C5C"/>
    <w:rsid w:val="00926AE6"/>
    <w:rsid w:val="00930535"/>
    <w:rsid w:val="00933061"/>
    <w:rsid w:val="00941D5A"/>
    <w:rsid w:val="00945ADA"/>
    <w:rsid w:val="00951683"/>
    <w:rsid w:val="00956A26"/>
    <w:rsid w:val="00956CCB"/>
    <w:rsid w:val="00961A63"/>
    <w:rsid w:val="00962322"/>
    <w:rsid w:val="0097772E"/>
    <w:rsid w:val="009A2770"/>
    <w:rsid w:val="009A4391"/>
    <w:rsid w:val="009B3FE4"/>
    <w:rsid w:val="009C15D5"/>
    <w:rsid w:val="009C7068"/>
    <w:rsid w:val="009D1FB3"/>
    <w:rsid w:val="009D696C"/>
    <w:rsid w:val="009F0ABF"/>
    <w:rsid w:val="00A05532"/>
    <w:rsid w:val="00A16FC7"/>
    <w:rsid w:val="00A264F4"/>
    <w:rsid w:val="00A31FBC"/>
    <w:rsid w:val="00A34734"/>
    <w:rsid w:val="00A546F3"/>
    <w:rsid w:val="00A61338"/>
    <w:rsid w:val="00A6204C"/>
    <w:rsid w:val="00A744BA"/>
    <w:rsid w:val="00A7795D"/>
    <w:rsid w:val="00A83B64"/>
    <w:rsid w:val="00A8428D"/>
    <w:rsid w:val="00A938FC"/>
    <w:rsid w:val="00AB484C"/>
    <w:rsid w:val="00AD271A"/>
    <w:rsid w:val="00AD605A"/>
    <w:rsid w:val="00AE6E9B"/>
    <w:rsid w:val="00AF6DD0"/>
    <w:rsid w:val="00B02442"/>
    <w:rsid w:val="00B0446B"/>
    <w:rsid w:val="00B14F09"/>
    <w:rsid w:val="00B17B51"/>
    <w:rsid w:val="00B20CDA"/>
    <w:rsid w:val="00B227C6"/>
    <w:rsid w:val="00B248C2"/>
    <w:rsid w:val="00B30164"/>
    <w:rsid w:val="00B67B73"/>
    <w:rsid w:val="00B72A2D"/>
    <w:rsid w:val="00B86331"/>
    <w:rsid w:val="00B94AF4"/>
    <w:rsid w:val="00BA0CBC"/>
    <w:rsid w:val="00BA3F2B"/>
    <w:rsid w:val="00BA6DA9"/>
    <w:rsid w:val="00BB04AB"/>
    <w:rsid w:val="00BB1605"/>
    <w:rsid w:val="00BB4F9D"/>
    <w:rsid w:val="00BC3874"/>
    <w:rsid w:val="00BC3D8F"/>
    <w:rsid w:val="00BC586B"/>
    <w:rsid w:val="00BC676F"/>
    <w:rsid w:val="00BE1EA3"/>
    <w:rsid w:val="00BE3F25"/>
    <w:rsid w:val="00BF5808"/>
    <w:rsid w:val="00C13E71"/>
    <w:rsid w:val="00C14F7A"/>
    <w:rsid w:val="00C203B6"/>
    <w:rsid w:val="00C25644"/>
    <w:rsid w:val="00C2651F"/>
    <w:rsid w:val="00C26F0F"/>
    <w:rsid w:val="00C309C9"/>
    <w:rsid w:val="00C41C9B"/>
    <w:rsid w:val="00C4418D"/>
    <w:rsid w:val="00C468AD"/>
    <w:rsid w:val="00C54A7B"/>
    <w:rsid w:val="00C65978"/>
    <w:rsid w:val="00C70542"/>
    <w:rsid w:val="00C71C11"/>
    <w:rsid w:val="00C83133"/>
    <w:rsid w:val="00C84DF6"/>
    <w:rsid w:val="00C91F9C"/>
    <w:rsid w:val="00CB043E"/>
    <w:rsid w:val="00CC5906"/>
    <w:rsid w:val="00CD53B8"/>
    <w:rsid w:val="00CE392C"/>
    <w:rsid w:val="00CE430B"/>
    <w:rsid w:val="00D05477"/>
    <w:rsid w:val="00D15216"/>
    <w:rsid w:val="00D22D65"/>
    <w:rsid w:val="00D3500A"/>
    <w:rsid w:val="00D40989"/>
    <w:rsid w:val="00D41C84"/>
    <w:rsid w:val="00D5345C"/>
    <w:rsid w:val="00D57F41"/>
    <w:rsid w:val="00D6172E"/>
    <w:rsid w:val="00D641C4"/>
    <w:rsid w:val="00D64E54"/>
    <w:rsid w:val="00D731A5"/>
    <w:rsid w:val="00D81035"/>
    <w:rsid w:val="00D81F10"/>
    <w:rsid w:val="00D823BD"/>
    <w:rsid w:val="00D82B6B"/>
    <w:rsid w:val="00D905C4"/>
    <w:rsid w:val="00DB09C0"/>
    <w:rsid w:val="00DE42BC"/>
    <w:rsid w:val="00E05F39"/>
    <w:rsid w:val="00E158DE"/>
    <w:rsid w:val="00E15903"/>
    <w:rsid w:val="00E266AC"/>
    <w:rsid w:val="00E500F1"/>
    <w:rsid w:val="00E5402C"/>
    <w:rsid w:val="00E61D2A"/>
    <w:rsid w:val="00E711D8"/>
    <w:rsid w:val="00E73367"/>
    <w:rsid w:val="00E751AC"/>
    <w:rsid w:val="00E808E5"/>
    <w:rsid w:val="00EA18F8"/>
    <w:rsid w:val="00EA1D66"/>
    <w:rsid w:val="00EA45F7"/>
    <w:rsid w:val="00EB5CE7"/>
    <w:rsid w:val="00EC040F"/>
    <w:rsid w:val="00EC54BA"/>
    <w:rsid w:val="00EC5ECA"/>
    <w:rsid w:val="00ED322D"/>
    <w:rsid w:val="00EE38B9"/>
    <w:rsid w:val="00EE4FB2"/>
    <w:rsid w:val="00EF32CC"/>
    <w:rsid w:val="00EF7108"/>
    <w:rsid w:val="00F052CB"/>
    <w:rsid w:val="00F17CEA"/>
    <w:rsid w:val="00F20FC3"/>
    <w:rsid w:val="00F23A05"/>
    <w:rsid w:val="00F37768"/>
    <w:rsid w:val="00F37F56"/>
    <w:rsid w:val="00F41BD1"/>
    <w:rsid w:val="00F548E4"/>
    <w:rsid w:val="00F55F5B"/>
    <w:rsid w:val="00F71287"/>
    <w:rsid w:val="00F71E97"/>
    <w:rsid w:val="00F844EE"/>
    <w:rsid w:val="00F93541"/>
    <w:rsid w:val="00F96997"/>
    <w:rsid w:val="00F96BCA"/>
    <w:rsid w:val="00FB1DFA"/>
    <w:rsid w:val="00FC0C2B"/>
    <w:rsid w:val="00FC3B9A"/>
    <w:rsid w:val="00FD2394"/>
    <w:rsid w:val="00FD36FC"/>
    <w:rsid w:val="00FE37B4"/>
    <w:rsid w:val="00FE37C5"/>
    <w:rsid w:val="00FF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EE38B9"/>
    <w:pPr>
      <w:keepNext/>
      <w:spacing w:line="240" w:lineRule="auto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173BA"/>
    <w:pPr>
      <w:spacing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11A36"/>
    <w:pPr>
      <w:spacing w:line="280" w:lineRule="exact"/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Fliesstext"/>
    <w:autoRedefine/>
    <w:qFormat/>
    <w:rsid w:val="00933061"/>
    <w:pPr>
      <w:keepNext/>
      <w:numPr>
        <w:numId w:val="1"/>
      </w:numPr>
      <w:tabs>
        <w:tab w:val="clear" w:pos="680"/>
      </w:tabs>
      <w:spacing w:after="280" w:line="240" w:lineRule="auto"/>
      <w:ind w:left="709" w:hanging="709"/>
      <w:jc w:val="left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Fliesstext"/>
    <w:autoRedefine/>
    <w:qFormat/>
    <w:rsid w:val="00933061"/>
    <w:pPr>
      <w:keepNext/>
      <w:numPr>
        <w:ilvl w:val="1"/>
        <w:numId w:val="1"/>
      </w:numPr>
      <w:tabs>
        <w:tab w:val="clear" w:pos="680"/>
      </w:tabs>
      <w:spacing w:after="120"/>
      <w:ind w:left="709" w:hanging="709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Fliesstext"/>
    <w:autoRedefine/>
    <w:qFormat/>
    <w:rsid w:val="00933061"/>
    <w:pPr>
      <w:keepNext/>
      <w:numPr>
        <w:ilvl w:val="2"/>
        <w:numId w:val="1"/>
      </w:numPr>
      <w:tabs>
        <w:tab w:val="clear" w:pos="680"/>
      </w:tabs>
      <w:spacing w:after="120"/>
      <w:ind w:left="709" w:hanging="709"/>
      <w:jc w:val="left"/>
      <w:outlineLvl w:val="2"/>
    </w:pPr>
    <w:rPr>
      <w:b/>
    </w:rPr>
  </w:style>
  <w:style w:type="paragraph" w:styleId="berschrift4">
    <w:name w:val="heading 4"/>
    <w:basedOn w:val="Standard"/>
    <w:next w:val="Fliesstext"/>
    <w:autoRedefine/>
    <w:qFormat/>
    <w:rsid w:val="00933061"/>
    <w:pPr>
      <w:keepNext/>
      <w:numPr>
        <w:ilvl w:val="3"/>
        <w:numId w:val="1"/>
      </w:numPr>
      <w:tabs>
        <w:tab w:val="clear" w:pos="0"/>
      </w:tabs>
      <w:spacing w:after="120"/>
      <w:ind w:left="709" w:hanging="709"/>
      <w:jc w:val="left"/>
      <w:outlineLvl w:val="3"/>
    </w:pPr>
    <w:rPr>
      <w:b/>
      <w:szCs w:val="24"/>
    </w:rPr>
  </w:style>
  <w:style w:type="paragraph" w:styleId="berschrift5">
    <w:name w:val="heading 5"/>
    <w:basedOn w:val="Standard"/>
    <w:next w:val="Standard"/>
    <w:qFormat/>
    <w:rsid w:val="00933061"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basedOn w:val="berschrift5"/>
    <w:next w:val="Standard"/>
    <w:qFormat/>
    <w:rsid w:val="00933061"/>
    <w:pPr>
      <w:numPr>
        <w:ilvl w:val="5"/>
      </w:numPr>
      <w:outlineLvl w:val="5"/>
    </w:pPr>
  </w:style>
  <w:style w:type="paragraph" w:styleId="berschrift7">
    <w:name w:val="heading 7"/>
    <w:basedOn w:val="Standard"/>
    <w:next w:val="Standard"/>
    <w:qFormat/>
    <w:rsid w:val="00933061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berschrift9"/>
    <w:next w:val="Standard"/>
    <w:qFormat/>
    <w:rsid w:val="00933061"/>
    <w:pPr>
      <w:numPr>
        <w:ilvl w:val="7"/>
      </w:numPr>
      <w:outlineLvl w:val="7"/>
    </w:pPr>
  </w:style>
  <w:style w:type="paragraph" w:styleId="berschrift9">
    <w:name w:val="heading 9"/>
    <w:basedOn w:val="Fliesstext"/>
    <w:next w:val="Standard"/>
    <w:qFormat/>
    <w:rsid w:val="00933061"/>
    <w:pPr>
      <w:numPr>
        <w:ilvl w:val="8"/>
        <w:numId w:val="1"/>
      </w:numPr>
      <w:spacing w:before="240" w:after="6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173B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173B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4173BA"/>
    <w:pPr>
      <w:spacing w:line="28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rsid w:val="00A05532"/>
    <w:rPr>
      <w:rFonts w:ascii="Arial" w:hAnsi="Arial"/>
      <w:sz w:val="18"/>
    </w:rPr>
  </w:style>
  <w:style w:type="paragraph" w:customStyle="1" w:styleId="Fliesstext">
    <w:name w:val="Fliesstext"/>
    <w:basedOn w:val="Standard"/>
    <w:rsid w:val="00933061"/>
    <w:pPr>
      <w:ind w:left="709"/>
    </w:pPr>
  </w:style>
  <w:style w:type="paragraph" w:styleId="Verzeichnis1">
    <w:name w:val="toc 1"/>
    <w:basedOn w:val="Standard"/>
    <w:next w:val="Standard"/>
    <w:autoRedefine/>
    <w:semiHidden/>
    <w:rsid w:val="002642BA"/>
    <w:pPr>
      <w:tabs>
        <w:tab w:val="left" w:pos="851"/>
        <w:tab w:val="right" w:pos="9356"/>
      </w:tabs>
      <w:spacing w:before="240" w:after="120"/>
      <w:ind w:left="851" w:hanging="851"/>
      <w:jc w:val="left"/>
    </w:pPr>
    <w:rPr>
      <w:b/>
      <w:bCs/>
      <w:sz w:val="24"/>
    </w:rPr>
  </w:style>
  <w:style w:type="paragraph" w:styleId="Verzeichnis2">
    <w:name w:val="toc 2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120"/>
      <w:ind w:left="851" w:hanging="851"/>
      <w:jc w:val="left"/>
    </w:pPr>
    <w:rPr>
      <w:iCs/>
    </w:rPr>
  </w:style>
  <w:style w:type="paragraph" w:styleId="Verzeichnis3">
    <w:name w:val="toc 3"/>
    <w:basedOn w:val="Standard"/>
    <w:next w:val="Standard"/>
    <w:autoRedefine/>
    <w:semiHidden/>
    <w:rsid w:val="00523728"/>
    <w:pPr>
      <w:tabs>
        <w:tab w:val="left" w:pos="851"/>
        <w:tab w:val="right" w:pos="9356"/>
      </w:tabs>
      <w:spacing w:before="60"/>
      <w:ind w:left="851" w:hanging="851"/>
      <w:jc w:val="left"/>
    </w:pPr>
  </w:style>
  <w:style w:type="paragraph" w:styleId="Verzeichnis4">
    <w:name w:val="toc 4"/>
    <w:basedOn w:val="Standard"/>
    <w:next w:val="Standard"/>
    <w:autoRedefine/>
    <w:semiHidden/>
    <w:rsid w:val="005036F9"/>
    <w:pPr>
      <w:tabs>
        <w:tab w:val="left" w:pos="851"/>
        <w:tab w:val="right" w:pos="9356"/>
      </w:tabs>
      <w:spacing w:before="60"/>
      <w:ind w:left="851" w:hanging="851"/>
      <w:jc w:val="left"/>
    </w:pPr>
    <w:rPr>
      <w:noProof/>
    </w:rPr>
  </w:style>
  <w:style w:type="paragraph" w:styleId="Verzeichnis5">
    <w:name w:val="toc 5"/>
    <w:basedOn w:val="Standard"/>
    <w:next w:val="Standard"/>
    <w:autoRedefine/>
    <w:semiHidden/>
    <w:rsid w:val="002642BA"/>
    <w:pPr>
      <w:ind w:left="880"/>
      <w:jc w:val="left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rsid w:val="002642BA"/>
    <w:pPr>
      <w:ind w:left="1100"/>
      <w:jc w:val="left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rsid w:val="002642BA"/>
    <w:pPr>
      <w:ind w:left="1320"/>
      <w:jc w:val="left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rsid w:val="002642BA"/>
    <w:pPr>
      <w:ind w:left="1540"/>
      <w:jc w:val="left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rsid w:val="002642BA"/>
    <w:pPr>
      <w:ind w:left="1760"/>
      <w:jc w:val="left"/>
    </w:pPr>
    <w:rPr>
      <w:rFonts w:ascii="Times New Roman" w:hAnsi="Times New Roman"/>
      <w:sz w:val="20"/>
    </w:rPr>
  </w:style>
  <w:style w:type="paragraph" w:styleId="Sprechblasentext">
    <w:name w:val="Balloon Text"/>
    <w:basedOn w:val="Standard"/>
    <w:semiHidden/>
    <w:rsid w:val="00585192"/>
    <w:rPr>
      <w:rFonts w:ascii="Tahoma" w:hAnsi="Tahoma" w:cs="Tahoma"/>
      <w:sz w:val="16"/>
      <w:szCs w:val="16"/>
    </w:rPr>
  </w:style>
  <w:style w:type="paragraph" w:customStyle="1" w:styleId="AufzhlungFliesstext">
    <w:name w:val="Aufzählung_Fliesstext"/>
    <w:basedOn w:val="Standard"/>
    <w:rsid w:val="00A05532"/>
    <w:pPr>
      <w:numPr>
        <w:numId w:val="2"/>
      </w:numPr>
      <w:tabs>
        <w:tab w:val="right" w:pos="9356"/>
      </w:tabs>
      <w:spacing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175B2-23A5-4AEF-866B-3FD27BFE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8ADF4444</Template>
  <TotalTime>0</TotalTime>
  <Pages>1</Pages>
  <Words>197</Words>
  <Characters>1247</Characters>
  <Application>Microsoft Office Word</Application>
  <DocSecurity>0</DocSecurity>
  <Lines>10</Lines>
  <Paragraphs>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Technischer Bericht</vt:lpstr>
      <vt:lpstr>Décisions existantes concernant les allègements octroyés et les fenêtres antibru</vt:lpstr>
      <vt:lpstr>Technischer Bericht</vt:lpstr>
    </vt:vector>
  </TitlesOfParts>
  <Company>Aegerter &amp; Bosshardt AG</Company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Technischer Bericht</dc:title>
  <dc:subject>Dokumentenvorlage</dc:subject>
  <dc:creator>Rey Lionel</dc:creator>
  <cp:keywords/>
  <cp:lastModifiedBy>Rey Lionel</cp:lastModifiedBy>
  <cp:revision>47</cp:revision>
  <cp:lastPrinted>2014-06-11T11:50:00Z</cp:lastPrinted>
  <dcterms:created xsi:type="dcterms:W3CDTF">2013-04-11T11:58:00Z</dcterms:created>
  <dcterms:modified xsi:type="dcterms:W3CDTF">2014-06-11T11:50:00Z</dcterms:modified>
</cp:coreProperties>
</file>